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EF" w:rsidRPr="00E32A78" w:rsidRDefault="000154EF" w:rsidP="00B8078B">
      <w:pPr>
        <w:spacing w:after="0" w:line="240" w:lineRule="auto"/>
        <w:jc w:val="center"/>
      </w:pPr>
      <w:r w:rsidRPr="00E32A78">
        <w:t>С О Г Л А Ш Е Н И Е</w:t>
      </w:r>
    </w:p>
    <w:p w:rsidR="000154EF" w:rsidRPr="00E32A78" w:rsidRDefault="000154EF" w:rsidP="0041697A">
      <w:pPr>
        <w:spacing w:after="0" w:line="240" w:lineRule="auto"/>
      </w:pPr>
    </w:p>
    <w:p w:rsidR="000154EF" w:rsidRPr="00E32A78" w:rsidRDefault="000154EF" w:rsidP="00B8078B">
      <w:pPr>
        <w:spacing w:after="0" w:line="240" w:lineRule="auto"/>
        <w:jc w:val="center"/>
      </w:pPr>
      <w:r w:rsidRPr="00E32A78">
        <w:t xml:space="preserve">о передаче </w:t>
      </w:r>
      <w:r>
        <w:t>полномочий Камбилеевского сельского поселения</w:t>
      </w:r>
      <w:r w:rsidRPr="00E32A78">
        <w:t xml:space="preserve"> Пригород</w:t>
      </w:r>
      <w:r>
        <w:t xml:space="preserve">ного района РСО </w:t>
      </w:r>
      <w:r w:rsidRPr="00E32A78">
        <w:t>-</w:t>
      </w:r>
      <w:r>
        <w:t xml:space="preserve"> </w:t>
      </w:r>
      <w:r w:rsidRPr="00E32A78">
        <w:t>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 - Алания</w:t>
      </w:r>
    </w:p>
    <w:p w:rsidR="000154EF" w:rsidRPr="00E32A78" w:rsidRDefault="000154EF" w:rsidP="00BD4CDF">
      <w:pPr>
        <w:spacing w:after="0" w:line="240" w:lineRule="auto"/>
      </w:pPr>
    </w:p>
    <w:p w:rsidR="000154EF" w:rsidRPr="00E32A78" w:rsidRDefault="000154EF" w:rsidP="00BD4CDF">
      <w:pPr>
        <w:spacing w:after="0" w:line="240" w:lineRule="auto"/>
      </w:pPr>
    </w:p>
    <w:p w:rsidR="000154EF" w:rsidRPr="00E32A78" w:rsidRDefault="000154EF" w:rsidP="00BD4CDF">
      <w:pPr>
        <w:spacing w:after="0" w:line="240" w:lineRule="auto"/>
      </w:pPr>
      <w:r>
        <w:t>с. Октябрьское                                                           26 ноября 2018</w:t>
      </w:r>
      <w:r w:rsidRPr="00E32A78">
        <w:t>года</w:t>
      </w:r>
    </w:p>
    <w:p w:rsidR="000154EF" w:rsidRPr="00E32A78" w:rsidRDefault="000154EF" w:rsidP="00BD4CDF">
      <w:pPr>
        <w:spacing w:after="0" w:line="240" w:lineRule="auto"/>
      </w:pPr>
    </w:p>
    <w:p w:rsidR="000154EF" w:rsidRPr="00E32A78" w:rsidRDefault="000154EF" w:rsidP="004B0B2F">
      <w:pPr>
        <w:spacing w:after="0" w:line="240" w:lineRule="auto"/>
        <w:jc w:val="both"/>
      </w:pPr>
    </w:p>
    <w:p w:rsidR="000154EF" w:rsidRPr="00E32A78" w:rsidRDefault="000154EF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Камбилеевского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</w:t>
      </w:r>
      <w:r>
        <w:t xml:space="preserve"> </w:t>
      </w:r>
      <w:r w:rsidRPr="00E32A78">
        <w:t>главы администрации</w:t>
      </w:r>
      <w:r>
        <w:t xml:space="preserve"> Камбилеевского сельского поселения</w:t>
      </w:r>
      <w:r w:rsidRPr="00E32A78">
        <w:t xml:space="preserve">, </w:t>
      </w:r>
      <w:r>
        <w:t>Табуевой Тамары Хасановны</w:t>
      </w:r>
      <w:r w:rsidRPr="00E32A78">
        <w:t>, действующе</w:t>
      </w:r>
      <w:r>
        <w:t>й</w:t>
      </w:r>
      <w:r w:rsidRPr="00E32A78">
        <w:t xml:space="preserve"> на основании Устава </w:t>
      </w:r>
      <w:r>
        <w:t>Камбилеевского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(наименование сельского поселения)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0154EF" w:rsidRPr="00E32A78" w:rsidRDefault="000154EF" w:rsidP="00A2713D">
      <w:pPr>
        <w:spacing w:after="0" w:line="240" w:lineRule="auto"/>
        <w:jc w:val="both"/>
      </w:pPr>
    </w:p>
    <w:p w:rsidR="000154EF" w:rsidRPr="00E32A78" w:rsidRDefault="000154EF" w:rsidP="00D370B6">
      <w:pPr>
        <w:spacing w:after="0" w:line="24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0154EF" w:rsidRPr="00E32A78" w:rsidRDefault="000154EF" w:rsidP="005146A6">
      <w:pPr>
        <w:spacing w:after="0" w:line="240" w:lineRule="auto"/>
        <w:jc w:val="both"/>
      </w:pPr>
    </w:p>
    <w:p w:rsidR="000154EF" w:rsidRPr="00E32A78" w:rsidRDefault="000154EF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 и статьи </w:t>
      </w:r>
      <w:r w:rsidRPr="00E32A78">
        <w:t>15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0154EF" w:rsidRPr="00E32A78" w:rsidRDefault="000154EF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0154EF" w:rsidRPr="00E32A78" w:rsidRDefault="000154EF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0154EF" w:rsidRPr="00E32A78" w:rsidRDefault="000154E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0154EF" w:rsidRPr="00E32A78" w:rsidRDefault="000154EF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0154EF" w:rsidRPr="00E32A78" w:rsidRDefault="000154EF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0154EF" w:rsidRDefault="000154EF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полиции.</w:t>
      </w:r>
    </w:p>
    <w:p w:rsidR="000154EF" w:rsidRDefault="000154EF" w:rsidP="00942E0C">
      <w:pPr>
        <w:spacing w:after="0" w:line="240" w:lineRule="auto"/>
        <w:ind w:firstLine="708"/>
        <w:jc w:val="both"/>
      </w:pPr>
      <w:r>
        <w:t>6) 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 п.3 ч.1 ст.17 Федерального закона от 06.10.2003г. № 131-ФЗ «Об общих принципах организации местного самоуправления в Российской Федерации»;</w:t>
      </w:r>
    </w:p>
    <w:p w:rsidR="000154EF" w:rsidRPr="00E32A78" w:rsidRDefault="000154EF" w:rsidP="00942E0C">
      <w:pPr>
        <w:spacing w:after="0" w:line="240" w:lineRule="auto"/>
        <w:ind w:firstLine="708"/>
        <w:jc w:val="both"/>
      </w:pPr>
      <w:r>
        <w:t>7) формирование Аттестационной комиссии и комиссии по соблюдению требований к служебному поведению, порядка организации ее деятельности, проведения аттестации и квалифицированного экзамена муниципальных служащих администрации Камбилеевского сельского поселения Пригородного района Республики Северная Осетия-Алания в соответствии ч.4 ст.15 Федерального закона от 06.10.2003г. № 131-ФЗ «Об общих принципах организации местного самоуправления в Российской Федерации».</w:t>
      </w:r>
    </w:p>
    <w:p w:rsidR="000154EF" w:rsidRPr="00E32A78" w:rsidRDefault="000154EF" w:rsidP="00865ED1">
      <w:pPr>
        <w:spacing w:after="0" w:line="240" w:lineRule="auto"/>
        <w:jc w:val="both"/>
      </w:pPr>
    </w:p>
    <w:p w:rsidR="000154EF" w:rsidRPr="00E32A78" w:rsidRDefault="000154EF" w:rsidP="00D370B6">
      <w:pPr>
        <w:spacing w:after="0" w:line="240" w:lineRule="auto"/>
        <w:jc w:val="center"/>
      </w:pPr>
      <w:r>
        <w:t>2. </w:t>
      </w:r>
      <w:r w:rsidRPr="00E32A78">
        <w:t>Права и обязанности Сторон</w:t>
      </w:r>
    </w:p>
    <w:p w:rsidR="000154EF" w:rsidRDefault="000154EF" w:rsidP="006C5963">
      <w:pPr>
        <w:spacing w:after="0" w:line="240" w:lineRule="auto"/>
        <w:jc w:val="both"/>
      </w:pPr>
    </w:p>
    <w:p w:rsidR="000154EF" w:rsidRPr="00E32A78" w:rsidRDefault="000154EF" w:rsidP="006C5963">
      <w:pPr>
        <w:spacing w:after="0" w:line="24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0154EF" w:rsidRDefault="000154EF" w:rsidP="006C5963">
      <w:pPr>
        <w:spacing w:after="0" w:line="240" w:lineRule="auto"/>
        <w:jc w:val="both"/>
      </w:pPr>
    </w:p>
    <w:p w:rsidR="000154EF" w:rsidRPr="00E32A78" w:rsidRDefault="000154E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0154EF" w:rsidRPr="00E32A78" w:rsidRDefault="000154E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0154EF" w:rsidRPr="00E32A78" w:rsidRDefault="000154E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0154EF" w:rsidRPr="00E32A78" w:rsidRDefault="000154E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0154EF" w:rsidRDefault="000154EF" w:rsidP="006C5963">
      <w:pPr>
        <w:spacing w:after="0" w:line="240" w:lineRule="auto"/>
        <w:jc w:val="both"/>
      </w:pPr>
    </w:p>
    <w:p w:rsidR="000154EF" w:rsidRPr="00E32A78" w:rsidRDefault="000154EF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0154EF" w:rsidRDefault="000154EF" w:rsidP="006C5963">
      <w:pPr>
        <w:spacing w:after="0" w:line="240" w:lineRule="auto"/>
        <w:jc w:val="both"/>
      </w:pPr>
    </w:p>
    <w:p w:rsidR="000154EF" w:rsidRPr="00E32A78" w:rsidRDefault="000154E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0154EF" w:rsidRDefault="000154EF" w:rsidP="006C5963">
      <w:pPr>
        <w:spacing w:after="0" w:line="240" w:lineRule="auto"/>
        <w:jc w:val="both"/>
      </w:pPr>
    </w:p>
    <w:p w:rsidR="000154EF" w:rsidRPr="00E32A78" w:rsidRDefault="000154EF" w:rsidP="006C5963">
      <w:pPr>
        <w:spacing w:after="0" w:line="24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0154EF" w:rsidRDefault="000154EF" w:rsidP="00E32A78">
      <w:pPr>
        <w:spacing w:after="0" w:line="240" w:lineRule="auto"/>
        <w:jc w:val="both"/>
      </w:pPr>
    </w:p>
    <w:p w:rsidR="000154EF" w:rsidRPr="00E32A78" w:rsidRDefault="000154E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0154EF" w:rsidRPr="00E32A78" w:rsidRDefault="000154EF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0154EF" w:rsidRPr="00E32A78" w:rsidRDefault="000154E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0154EF" w:rsidRDefault="000154EF" w:rsidP="006C5963">
      <w:pPr>
        <w:spacing w:after="0" w:line="240" w:lineRule="auto"/>
        <w:jc w:val="both"/>
      </w:pPr>
    </w:p>
    <w:p w:rsidR="000154EF" w:rsidRDefault="000154EF" w:rsidP="006C5963">
      <w:pPr>
        <w:spacing w:after="0" w:line="240" w:lineRule="auto"/>
        <w:jc w:val="both"/>
      </w:pPr>
      <w:r>
        <w:t>3.4. Администрация обязана</w:t>
      </w:r>
      <w:r w:rsidRPr="00E32A78">
        <w:t>:</w:t>
      </w:r>
    </w:p>
    <w:p w:rsidR="000154EF" w:rsidRPr="00E32A78" w:rsidRDefault="000154EF" w:rsidP="006C5963">
      <w:pPr>
        <w:spacing w:after="0" w:line="240" w:lineRule="auto"/>
        <w:jc w:val="both"/>
      </w:pPr>
    </w:p>
    <w:p w:rsidR="000154EF" w:rsidRPr="00E32A78" w:rsidRDefault="000154E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0154EF" w:rsidRPr="00E32A78" w:rsidRDefault="000154E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0154EF" w:rsidRPr="00E32A78" w:rsidRDefault="000154EF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0154EF" w:rsidRDefault="000154EF" w:rsidP="005E6DC3">
      <w:pPr>
        <w:spacing w:after="0" w:line="240" w:lineRule="auto"/>
        <w:jc w:val="both"/>
      </w:pPr>
    </w:p>
    <w:p w:rsidR="000154EF" w:rsidRPr="00E32A78" w:rsidRDefault="000154EF" w:rsidP="00D370B6">
      <w:pPr>
        <w:spacing w:after="0" w:line="24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0154EF" w:rsidRDefault="000154EF" w:rsidP="005E6DC3">
      <w:pPr>
        <w:spacing w:after="0" w:line="240" w:lineRule="auto"/>
        <w:jc w:val="both"/>
      </w:pPr>
    </w:p>
    <w:p w:rsidR="000154EF" w:rsidRPr="00E32A78" w:rsidRDefault="000154E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0154EF" w:rsidRPr="00E32A78" w:rsidRDefault="000154EF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0154EF" w:rsidRDefault="000154EF" w:rsidP="00D036AE">
      <w:pPr>
        <w:spacing w:after="0" w:line="240" w:lineRule="auto"/>
        <w:jc w:val="both"/>
      </w:pPr>
    </w:p>
    <w:p w:rsidR="000154EF" w:rsidRPr="00E32A78" w:rsidRDefault="000154EF" w:rsidP="000D79C1">
      <w:pPr>
        <w:spacing w:after="0" w:line="24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0154EF" w:rsidRDefault="000154EF" w:rsidP="00D036AE">
      <w:pPr>
        <w:spacing w:after="0" w:line="240" w:lineRule="auto"/>
        <w:jc w:val="both"/>
      </w:pPr>
    </w:p>
    <w:p w:rsidR="000154EF" w:rsidRPr="00E32A78" w:rsidRDefault="000154EF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0154EF" w:rsidRPr="00E32A78" w:rsidRDefault="000154EF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0154EF" w:rsidRPr="00E32A78" w:rsidRDefault="000154EF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0154EF" w:rsidRPr="00E32A78" w:rsidRDefault="000154EF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0154EF" w:rsidRPr="00E32A78" w:rsidRDefault="000154EF" w:rsidP="00D036AE">
      <w:pPr>
        <w:spacing w:after="0" w:line="240" w:lineRule="auto"/>
        <w:jc w:val="both"/>
      </w:pPr>
    </w:p>
    <w:p w:rsidR="000154EF" w:rsidRDefault="000154EF" w:rsidP="000D79C1">
      <w:pPr>
        <w:spacing w:after="0" w:line="240" w:lineRule="auto"/>
        <w:jc w:val="center"/>
      </w:pPr>
      <w:r>
        <w:t>5. </w:t>
      </w:r>
      <w:r w:rsidRPr="00E32A78">
        <w:t>Срок действия</w:t>
      </w:r>
    </w:p>
    <w:p w:rsidR="000154EF" w:rsidRPr="00E32A78" w:rsidRDefault="000154EF" w:rsidP="000D79C1">
      <w:pPr>
        <w:spacing w:after="0" w:line="240" w:lineRule="auto"/>
        <w:jc w:val="center"/>
      </w:pPr>
    </w:p>
    <w:p w:rsidR="000154EF" w:rsidRPr="00E32A78" w:rsidRDefault="000154E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0154EF" w:rsidRPr="00E32A78" w:rsidRDefault="000154E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0154EF" w:rsidRPr="00E32A78" w:rsidRDefault="000154EF" w:rsidP="00707926">
      <w:pPr>
        <w:spacing w:after="0" w:line="240" w:lineRule="auto"/>
        <w:jc w:val="both"/>
      </w:pPr>
    </w:p>
    <w:p w:rsidR="000154EF" w:rsidRPr="00E32A78" w:rsidRDefault="000154EF" w:rsidP="001C6084">
      <w:pPr>
        <w:spacing w:after="0" w:line="24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0154EF" w:rsidRPr="00E32A78" w:rsidRDefault="000154EF" w:rsidP="00707926">
      <w:pPr>
        <w:spacing w:after="0" w:line="240" w:lineRule="auto"/>
        <w:jc w:val="both"/>
      </w:pPr>
    </w:p>
    <w:p w:rsidR="000154EF" w:rsidRPr="00E32A78" w:rsidRDefault="000154E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0154EF" w:rsidRPr="00E32A78" w:rsidRDefault="000154E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0154EF" w:rsidRPr="00E32A78" w:rsidRDefault="000154EF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0154EF" w:rsidRPr="00E32A78" w:rsidRDefault="000154EF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0154EF" w:rsidRPr="00E32A78" w:rsidRDefault="000154E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0154EF" w:rsidRPr="00E32A78" w:rsidRDefault="000154E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0154EF" w:rsidRPr="00E32A78" w:rsidRDefault="000154E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0154EF" w:rsidRPr="00E32A78" w:rsidRDefault="000154E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0154EF" w:rsidRPr="00E32A78" w:rsidRDefault="000154E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0154EF" w:rsidRPr="00E32A78" w:rsidRDefault="000154EF" w:rsidP="00707926">
      <w:pPr>
        <w:spacing w:after="0" w:line="240" w:lineRule="auto"/>
        <w:jc w:val="both"/>
      </w:pPr>
    </w:p>
    <w:p w:rsidR="000154EF" w:rsidRPr="00E32A78" w:rsidRDefault="000154EF" w:rsidP="001C6084">
      <w:pPr>
        <w:spacing w:after="0" w:line="24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0154EF" w:rsidRPr="00E32A78" w:rsidRDefault="000154EF" w:rsidP="00B52F05">
      <w:pPr>
        <w:spacing w:after="0" w:line="240" w:lineRule="auto"/>
        <w:jc w:val="both"/>
      </w:pPr>
    </w:p>
    <w:p w:rsidR="000154EF" w:rsidRPr="00E32A78" w:rsidRDefault="000154E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0154EF" w:rsidRDefault="000154EF" w:rsidP="001C6084">
      <w:pPr>
        <w:spacing w:after="0" w:line="240" w:lineRule="auto"/>
        <w:jc w:val="center"/>
      </w:pPr>
    </w:p>
    <w:p w:rsidR="000154EF" w:rsidRDefault="000154EF" w:rsidP="001C6084">
      <w:pPr>
        <w:spacing w:after="0" w:line="24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0154EF" w:rsidRPr="00E32A78" w:rsidRDefault="000154EF" w:rsidP="001C6084">
      <w:pPr>
        <w:spacing w:after="0" w:line="240" w:lineRule="auto"/>
        <w:jc w:val="center"/>
      </w:pPr>
    </w:p>
    <w:p w:rsidR="000154EF" w:rsidRPr="00E32A78" w:rsidRDefault="000154E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0154EF" w:rsidRPr="00E32A78" w:rsidRDefault="000154E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0154EF" w:rsidRPr="00E32A78" w:rsidRDefault="000154EF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0154EF" w:rsidRDefault="000154EF" w:rsidP="00AC23B7">
      <w:pPr>
        <w:spacing w:after="0" w:line="240" w:lineRule="auto"/>
        <w:jc w:val="both"/>
      </w:pPr>
    </w:p>
    <w:p w:rsidR="000154EF" w:rsidRPr="00E32A78" w:rsidRDefault="000154EF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0154EF" w:rsidRPr="00E32A78" w:rsidRDefault="000154E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154EF" w:rsidRPr="000E26F9">
        <w:tc>
          <w:tcPr>
            <w:tcW w:w="4785" w:type="dxa"/>
          </w:tcPr>
          <w:p w:rsidR="000154EF" w:rsidRPr="000E26F9" w:rsidRDefault="000154EF" w:rsidP="000E26F9">
            <w:pPr>
              <w:spacing w:after="0" w:line="240" w:lineRule="auto"/>
            </w:pPr>
            <w:r w:rsidRPr="000E26F9">
              <w:t>Администрация Камбилеевского сельского поселения Пригородного района РСО-Алания</w:t>
            </w:r>
          </w:p>
        </w:tc>
        <w:tc>
          <w:tcPr>
            <w:tcW w:w="4786" w:type="dxa"/>
          </w:tcPr>
          <w:p w:rsidR="000154EF" w:rsidRPr="000E26F9" w:rsidRDefault="000154EF" w:rsidP="000E26F9">
            <w:pPr>
              <w:spacing w:after="0" w:line="240" w:lineRule="auto"/>
              <w:jc w:val="right"/>
            </w:pPr>
            <w:r w:rsidRPr="000E26F9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0154EF" w:rsidRPr="000E26F9">
        <w:tc>
          <w:tcPr>
            <w:tcW w:w="4785" w:type="dxa"/>
          </w:tcPr>
          <w:p w:rsidR="000154EF" w:rsidRPr="000E26F9" w:rsidRDefault="000154EF" w:rsidP="000E26F9">
            <w:pPr>
              <w:spacing w:after="0" w:line="240" w:lineRule="auto"/>
            </w:pPr>
            <w:r w:rsidRPr="000E26F9">
              <w:t>363100, РСО-Алания, Пригородный район, с.Камбилеевское, ул.Ю.Кучиева, 96 «а»</w:t>
            </w:r>
          </w:p>
        </w:tc>
        <w:tc>
          <w:tcPr>
            <w:tcW w:w="4786" w:type="dxa"/>
          </w:tcPr>
          <w:p w:rsidR="000154EF" w:rsidRPr="000E26F9" w:rsidRDefault="000154EF" w:rsidP="000E26F9">
            <w:pPr>
              <w:spacing w:after="0" w:line="240" w:lineRule="auto"/>
              <w:jc w:val="right"/>
            </w:pPr>
            <w:r w:rsidRPr="000E26F9">
              <w:t>363131, РСО-Алания, Пригородный район, с.Камбилеевское, ул.П.Тедеева, 129</w:t>
            </w:r>
          </w:p>
        </w:tc>
      </w:tr>
      <w:tr w:rsidR="000154EF" w:rsidRPr="000E26F9">
        <w:tc>
          <w:tcPr>
            <w:tcW w:w="4785" w:type="dxa"/>
          </w:tcPr>
          <w:p w:rsidR="000154EF" w:rsidRPr="000E26F9" w:rsidRDefault="000154EF" w:rsidP="000E26F9">
            <w:pPr>
              <w:spacing w:after="0" w:line="240" w:lineRule="auto"/>
            </w:pPr>
            <w:r w:rsidRPr="000E26F9">
              <w:t>ИНН  1512007427</w:t>
            </w:r>
          </w:p>
        </w:tc>
        <w:tc>
          <w:tcPr>
            <w:tcW w:w="4786" w:type="dxa"/>
          </w:tcPr>
          <w:p w:rsidR="000154EF" w:rsidRPr="000E26F9" w:rsidRDefault="000154EF" w:rsidP="000E26F9">
            <w:pPr>
              <w:spacing w:after="0" w:line="240" w:lineRule="auto"/>
              <w:jc w:val="right"/>
            </w:pPr>
            <w:r w:rsidRPr="000E26F9">
              <w:t>ИНН 1512004497</w:t>
            </w:r>
          </w:p>
        </w:tc>
      </w:tr>
      <w:tr w:rsidR="000154EF" w:rsidRPr="000E26F9">
        <w:tc>
          <w:tcPr>
            <w:tcW w:w="4785" w:type="dxa"/>
          </w:tcPr>
          <w:p w:rsidR="000154EF" w:rsidRPr="000E26F9" w:rsidRDefault="000154EF" w:rsidP="000E26F9">
            <w:pPr>
              <w:spacing w:after="0" w:line="240" w:lineRule="auto"/>
            </w:pPr>
            <w:r w:rsidRPr="000E26F9">
              <w:t>КПП 151201001</w:t>
            </w:r>
          </w:p>
        </w:tc>
        <w:tc>
          <w:tcPr>
            <w:tcW w:w="4786" w:type="dxa"/>
          </w:tcPr>
          <w:p w:rsidR="000154EF" w:rsidRPr="000E26F9" w:rsidRDefault="000154EF" w:rsidP="000E26F9">
            <w:pPr>
              <w:spacing w:after="0" w:line="240" w:lineRule="auto"/>
              <w:jc w:val="right"/>
            </w:pPr>
            <w:r w:rsidRPr="000E26F9">
              <w:t>КПП 151201001</w:t>
            </w:r>
          </w:p>
        </w:tc>
      </w:tr>
      <w:tr w:rsidR="000154EF" w:rsidRPr="000E26F9">
        <w:tc>
          <w:tcPr>
            <w:tcW w:w="4785" w:type="dxa"/>
          </w:tcPr>
          <w:p w:rsidR="000154EF" w:rsidRPr="000E26F9" w:rsidRDefault="000154EF" w:rsidP="000E26F9">
            <w:pPr>
              <w:spacing w:after="0" w:line="240" w:lineRule="auto"/>
            </w:pPr>
            <w:r w:rsidRPr="000E26F9">
              <w:t>р/сч 40204810000000010070</w:t>
            </w:r>
          </w:p>
        </w:tc>
        <w:tc>
          <w:tcPr>
            <w:tcW w:w="4786" w:type="dxa"/>
          </w:tcPr>
          <w:p w:rsidR="000154EF" w:rsidRPr="000E26F9" w:rsidRDefault="000154EF" w:rsidP="000E26F9">
            <w:pPr>
              <w:spacing w:after="0" w:line="240" w:lineRule="auto"/>
              <w:jc w:val="right"/>
            </w:pPr>
            <w:r w:rsidRPr="000E26F9">
              <w:t>р/сч 40204810800000000005</w:t>
            </w:r>
          </w:p>
        </w:tc>
      </w:tr>
      <w:tr w:rsidR="000154EF" w:rsidRPr="000E26F9">
        <w:tc>
          <w:tcPr>
            <w:tcW w:w="4785" w:type="dxa"/>
          </w:tcPr>
          <w:p w:rsidR="000154EF" w:rsidRPr="000E26F9" w:rsidRDefault="000154EF" w:rsidP="000E26F9">
            <w:pPr>
              <w:spacing w:after="0" w:line="240" w:lineRule="auto"/>
            </w:pPr>
            <w:r w:rsidRPr="000E26F9">
              <w:t>БИК  049033001</w:t>
            </w:r>
          </w:p>
        </w:tc>
        <w:tc>
          <w:tcPr>
            <w:tcW w:w="4786" w:type="dxa"/>
          </w:tcPr>
          <w:p w:rsidR="000154EF" w:rsidRPr="000E26F9" w:rsidRDefault="000154EF" w:rsidP="000E26F9">
            <w:pPr>
              <w:spacing w:after="0" w:line="240" w:lineRule="auto"/>
              <w:jc w:val="right"/>
            </w:pPr>
            <w:r w:rsidRPr="000E26F9">
              <w:t>БИК 049033001</w:t>
            </w:r>
          </w:p>
        </w:tc>
      </w:tr>
      <w:tr w:rsidR="000154EF" w:rsidRPr="000E26F9">
        <w:tc>
          <w:tcPr>
            <w:tcW w:w="4785" w:type="dxa"/>
          </w:tcPr>
          <w:p w:rsidR="000154EF" w:rsidRPr="000E26F9" w:rsidRDefault="000154EF" w:rsidP="000E26F9">
            <w:pPr>
              <w:spacing w:after="0" w:line="240" w:lineRule="auto"/>
            </w:pPr>
            <w:r w:rsidRPr="000E26F9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154EF" w:rsidRPr="000E26F9" w:rsidRDefault="000154EF" w:rsidP="000E26F9">
            <w:pPr>
              <w:spacing w:after="0" w:line="240" w:lineRule="auto"/>
              <w:jc w:val="right"/>
            </w:pPr>
            <w:r w:rsidRPr="000E26F9">
              <w:t xml:space="preserve">Банк: ГРКЦ НБ РСО-Алания </w:t>
            </w:r>
          </w:p>
          <w:p w:rsidR="000154EF" w:rsidRPr="000E26F9" w:rsidRDefault="000154EF" w:rsidP="000E26F9">
            <w:pPr>
              <w:spacing w:after="0" w:line="240" w:lineRule="auto"/>
              <w:jc w:val="right"/>
            </w:pPr>
            <w:r w:rsidRPr="000E26F9">
              <w:t>г. Владикавказ</w:t>
            </w:r>
          </w:p>
        </w:tc>
      </w:tr>
      <w:tr w:rsidR="000154EF" w:rsidRPr="000E26F9">
        <w:trPr>
          <w:trHeight w:val="4162"/>
        </w:trPr>
        <w:tc>
          <w:tcPr>
            <w:tcW w:w="4785" w:type="dxa"/>
          </w:tcPr>
          <w:p w:rsidR="000154EF" w:rsidRPr="000E26F9" w:rsidRDefault="000154EF" w:rsidP="000E26F9">
            <w:pPr>
              <w:spacing w:after="0" w:line="240" w:lineRule="auto"/>
            </w:pPr>
            <w:r w:rsidRPr="000E26F9">
              <w:t>Глава администрации Камбилеевского сельского поселения</w:t>
            </w:r>
          </w:p>
          <w:p w:rsidR="000154EF" w:rsidRPr="000E26F9" w:rsidRDefault="000154EF" w:rsidP="000E26F9">
            <w:pPr>
              <w:spacing w:after="0" w:line="240" w:lineRule="auto"/>
            </w:pPr>
            <w:r w:rsidRPr="000E26F9">
              <w:t>Пригородного района РСО-Алания</w:t>
            </w:r>
          </w:p>
          <w:p w:rsidR="000154EF" w:rsidRPr="000E26F9" w:rsidRDefault="000154EF" w:rsidP="000E26F9">
            <w:pPr>
              <w:spacing w:after="0" w:line="240" w:lineRule="auto"/>
            </w:pPr>
            <w:r w:rsidRPr="000E26F9">
              <w:t>________________ Т.Х.Табуева</w:t>
            </w:r>
          </w:p>
          <w:p w:rsidR="000154EF" w:rsidRPr="000E26F9" w:rsidRDefault="000154EF" w:rsidP="000E26F9">
            <w:pPr>
              <w:spacing w:after="0" w:line="240" w:lineRule="auto"/>
            </w:pPr>
          </w:p>
          <w:p w:rsidR="000154EF" w:rsidRPr="000E26F9" w:rsidRDefault="000154EF" w:rsidP="000E26F9">
            <w:pPr>
              <w:spacing w:after="0" w:line="240" w:lineRule="auto"/>
            </w:pPr>
          </w:p>
          <w:p w:rsidR="000154EF" w:rsidRPr="000E26F9" w:rsidRDefault="000154EF" w:rsidP="000E26F9">
            <w:pPr>
              <w:spacing w:after="0" w:line="240" w:lineRule="auto"/>
            </w:pPr>
          </w:p>
          <w:p w:rsidR="000154EF" w:rsidRPr="000E26F9" w:rsidRDefault="000154EF" w:rsidP="000E26F9">
            <w:pPr>
              <w:spacing w:after="0" w:line="240" w:lineRule="auto"/>
            </w:pPr>
          </w:p>
          <w:p w:rsidR="000154EF" w:rsidRPr="000E26F9" w:rsidRDefault="000154EF" w:rsidP="000E26F9">
            <w:pPr>
              <w:spacing w:after="0" w:line="240" w:lineRule="auto"/>
            </w:pPr>
            <w:r w:rsidRPr="000E26F9">
              <w:t>26 ноября 2018г.</w:t>
            </w:r>
          </w:p>
          <w:p w:rsidR="000154EF" w:rsidRPr="000E26F9" w:rsidRDefault="000154EF" w:rsidP="000E26F9">
            <w:pPr>
              <w:spacing w:after="0" w:line="240" w:lineRule="auto"/>
            </w:pPr>
          </w:p>
          <w:p w:rsidR="000154EF" w:rsidRPr="000E26F9" w:rsidRDefault="000154EF" w:rsidP="000E26F9">
            <w:pPr>
              <w:spacing w:after="0" w:line="240" w:lineRule="auto"/>
            </w:pPr>
          </w:p>
          <w:p w:rsidR="000154EF" w:rsidRPr="000E26F9" w:rsidRDefault="000154EF" w:rsidP="000E26F9">
            <w:pPr>
              <w:spacing w:after="0" w:line="240" w:lineRule="auto"/>
            </w:pPr>
          </w:p>
          <w:p w:rsidR="000154EF" w:rsidRPr="000E26F9" w:rsidRDefault="000154EF" w:rsidP="000E26F9">
            <w:pPr>
              <w:spacing w:after="0" w:line="240" w:lineRule="auto"/>
            </w:pPr>
            <w:r w:rsidRPr="000E26F9">
              <w:t>МП.</w:t>
            </w:r>
          </w:p>
          <w:p w:rsidR="000154EF" w:rsidRPr="000E26F9" w:rsidRDefault="000154EF" w:rsidP="000E26F9">
            <w:pPr>
              <w:spacing w:after="0" w:line="240" w:lineRule="auto"/>
            </w:pPr>
          </w:p>
        </w:tc>
        <w:tc>
          <w:tcPr>
            <w:tcW w:w="4786" w:type="dxa"/>
          </w:tcPr>
          <w:p w:rsidR="000154EF" w:rsidRPr="000E26F9" w:rsidRDefault="000154EF" w:rsidP="000E26F9">
            <w:pPr>
              <w:spacing w:after="0" w:line="240" w:lineRule="auto"/>
              <w:jc w:val="right"/>
            </w:pPr>
            <w:r w:rsidRPr="000E26F9">
              <w:t>Глава администрации местного самоуправления муниципального образования Пригородный район</w:t>
            </w:r>
          </w:p>
          <w:p w:rsidR="000154EF" w:rsidRPr="000E26F9" w:rsidRDefault="000154EF" w:rsidP="000E26F9">
            <w:pPr>
              <w:spacing w:after="0" w:line="240" w:lineRule="auto"/>
              <w:jc w:val="right"/>
            </w:pPr>
          </w:p>
          <w:p w:rsidR="000154EF" w:rsidRPr="000E26F9" w:rsidRDefault="000154EF" w:rsidP="000E26F9">
            <w:pPr>
              <w:spacing w:after="0" w:line="240" w:lineRule="auto"/>
              <w:jc w:val="right"/>
            </w:pPr>
          </w:p>
          <w:p w:rsidR="000154EF" w:rsidRPr="000E26F9" w:rsidRDefault="000154EF" w:rsidP="000E26F9">
            <w:pPr>
              <w:spacing w:after="0" w:line="240" w:lineRule="auto"/>
              <w:jc w:val="right"/>
            </w:pPr>
            <w:r w:rsidRPr="000E26F9">
              <w:t xml:space="preserve">                       Р.А.Есиев</w:t>
            </w:r>
          </w:p>
          <w:p w:rsidR="000154EF" w:rsidRPr="000E26F9" w:rsidRDefault="000154EF" w:rsidP="000E26F9">
            <w:pPr>
              <w:spacing w:after="0" w:line="240" w:lineRule="auto"/>
              <w:jc w:val="right"/>
            </w:pPr>
          </w:p>
          <w:p w:rsidR="000154EF" w:rsidRPr="000E26F9" w:rsidRDefault="000154EF" w:rsidP="000E26F9">
            <w:pPr>
              <w:spacing w:after="0" w:line="240" w:lineRule="auto"/>
              <w:jc w:val="right"/>
            </w:pPr>
          </w:p>
          <w:p w:rsidR="000154EF" w:rsidRPr="000E26F9" w:rsidRDefault="000154EF" w:rsidP="000E26F9">
            <w:pPr>
              <w:spacing w:after="0" w:line="240" w:lineRule="auto"/>
              <w:jc w:val="right"/>
            </w:pPr>
            <w:r>
              <w:t>«28</w:t>
            </w:r>
            <w:r w:rsidRPr="000E26F9">
              <w:t>»</w:t>
            </w:r>
            <w:r>
              <w:t xml:space="preserve">декабря </w:t>
            </w:r>
            <w:r w:rsidRPr="000E26F9">
              <w:t>2018 г.</w:t>
            </w:r>
          </w:p>
          <w:p w:rsidR="000154EF" w:rsidRPr="000E26F9" w:rsidRDefault="000154EF" w:rsidP="000E26F9">
            <w:pPr>
              <w:spacing w:after="0" w:line="240" w:lineRule="auto"/>
            </w:pPr>
          </w:p>
          <w:p w:rsidR="000154EF" w:rsidRPr="000E26F9" w:rsidRDefault="000154EF" w:rsidP="000E26F9">
            <w:pPr>
              <w:spacing w:after="0" w:line="240" w:lineRule="auto"/>
            </w:pPr>
          </w:p>
          <w:p w:rsidR="000154EF" w:rsidRPr="000E26F9" w:rsidRDefault="000154EF" w:rsidP="000E26F9">
            <w:pPr>
              <w:spacing w:after="0" w:line="240" w:lineRule="auto"/>
            </w:pPr>
          </w:p>
          <w:p w:rsidR="000154EF" w:rsidRPr="000E26F9" w:rsidRDefault="000154EF" w:rsidP="000E26F9">
            <w:pPr>
              <w:spacing w:after="0" w:line="240" w:lineRule="auto"/>
            </w:pPr>
            <w:r w:rsidRPr="000E26F9">
              <w:t>МП.</w:t>
            </w:r>
          </w:p>
        </w:tc>
      </w:tr>
    </w:tbl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p w:rsidR="000154EF" w:rsidRDefault="000154EF" w:rsidP="00B8078B">
      <w:pPr>
        <w:pStyle w:val="ListParagraph"/>
        <w:spacing w:after="0" w:line="240" w:lineRule="auto"/>
        <w:ind w:left="0"/>
        <w:jc w:val="both"/>
      </w:pPr>
    </w:p>
    <w:sectPr w:rsidR="000154EF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4327E"/>
    <w:multiLevelType w:val="hybridMultilevel"/>
    <w:tmpl w:val="8250D268"/>
    <w:lvl w:ilvl="0" w:tplc="6AA0E4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5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7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154EF"/>
    <w:rsid w:val="0002051C"/>
    <w:rsid w:val="000358FC"/>
    <w:rsid w:val="0004229A"/>
    <w:rsid w:val="0004293E"/>
    <w:rsid w:val="00045B50"/>
    <w:rsid w:val="000640A6"/>
    <w:rsid w:val="00066E71"/>
    <w:rsid w:val="00070C4E"/>
    <w:rsid w:val="000774D1"/>
    <w:rsid w:val="000B6E3D"/>
    <w:rsid w:val="000D79C1"/>
    <w:rsid w:val="000E26F9"/>
    <w:rsid w:val="001357A6"/>
    <w:rsid w:val="001444B3"/>
    <w:rsid w:val="00161B99"/>
    <w:rsid w:val="00174A49"/>
    <w:rsid w:val="00180E50"/>
    <w:rsid w:val="001C6084"/>
    <w:rsid w:val="00212AE3"/>
    <w:rsid w:val="0022239D"/>
    <w:rsid w:val="00247883"/>
    <w:rsid w:val="002719D5"/>
    <w:rsid w:val="002748E4"/>
    <w:rsid w:val="00276411"/>
    <w:rsid w:val="002D26C0"/>
    <w:rsid w:val="00310AC9"/>
    <w:rsid w:val="00311573"/>
    <w:rsid w:val="00330CB7"/>
    <w:rsid w:val="0038585C"/>
    <w:rsid w:val="00396D33"/>
    <w:rsid w:val="003B1F00"/>
    <w:rsid w:val="003B684F"/>
    <w:rsid w:val="003D0C6B"/>
    <w:rsid w:val="003D7D06"/>
    <w:rsid w:val="004158DE"/>
    <w:rsid w:val="0041697A"/>
    <w:rsid w:val="0045295E"/>
    <w:rsid w:val="004612BA"/>
    <w:rsid w:val="00490031"/>
    <w:rsid w:val="004B0B2F"/>
    <w:rsid w:val="005146A6"/>
    <w:rsid w:val="00590D6F"/>
    <w:rsid w:val="005E6DC3"/>
    <w:rsid w:val="00651733"/>
    <w:rsid w:val="0065471D"/>
    <w:rsid w:val="00662BB8"/>
    <w:rsid w:val="0067200D"/>
    <w:rsid w:val="006773FE"/>
    <w:rsid w:val="006910DA"/>
    <w:rsid w:val="006A56AF"/>
    <w:rsid w:val="006C5963"/>
    <w:rsid w:val="006F527A"/>
    <w:rsid w:val="00707926"/>
    <w:rsid w:val="00722F1A"/>
    <w:rsid w:val="007524DA"/>
    <w:rsid w:val="00865ED1"/>
    <w:rsid w:val="00923D8E"/>
    <w:rsid w:val="00942E0C"/>
    <w:rsid w:val="00966DD2"/>
    <w:rsid w:val="009817F4"/>
    <w:rsid w:val="00987BFC"/>
    <w:rsid w:val="009C3AF7"/>
    <w:rsid w:val="00A2713D"/>
    <w:rsid w:val="00A43133"/>
    <w:rsid w:val="00A44A5E"/>
    <w:rsid w:val="00A705CB"/>
    <w:rsid w:val="00AC23B7"/>
    <w:rsid w:val="00B52F05"/>
    <w:rsid w:val="00B8078B"/>
    <w:rsid w:val="00B93A07"/>
    <w:rsid w:val="00BD4CDF"/>
    <w:rsid w:val="00BF42A2"/>
    <w:rsid w:val="00C13EF6"/>
    <w:rsid w:val="00C15BCD"/>
    <w:rsid w:val="00C27C60"/>
    <w:rsid w:val="00C328A8"/>
    <w:rsid w:val="00C43B16"/>
    <w:rsid w:val="00C50041"/>
    <w:rsid w:val="00C54855"/>
    <w:rsid w:val="00C82520"/>
    <w:rsid w:val="00CF0283"/>
    <w:rsid w:val="00D036AE"/>
    <w:rsid w:val="00D370B6"/>
    <w:rsid w:val="00D452A5"/>
    <w:rsid w:val="00DF6035"/>
    <w:rsid w:val="00E030C2"/>
    <w:rsid w:val="00E32A78"/>
    <w:rsid w:val="00E95831"/>
    <w:rsid w:val="00EA11F9"/>
    <w:rsid w:val="00ED2C12"/>
    <w:rsid w:val="00EE2250"/>
    <w:rsid w:val="00F12A4C"/>
    <w:rsid w:val="00F33676"/>
    <w:rsid w:val="00F54564"/>
    <w:rsid w:val="00F86A48"/>
    <w:rsid w:val="00FB2932"/>
    <w:rsid w:val="00FD4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6F52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6</Pages>
  <Words>1622</Words>
  <Characters>9251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25</cp:revision>
  <cp:lastPrinted>2019-01-16T13:28:00Z</cp:lastPrinted>
  <dcterms:created xsi:type="dcterms:W3CDTF">2017-11-09T12:29:00Z</dcterms:created>
  <dcterms:modified xsi:type="dcterms:W3CDTF">2019-01-18T08:12:00Z</dcterms:modified>
</cp:coreProperties>
</file>